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D7597" w14:textId="26975F49" w:rsidR="00BA00AB" w:rsidRDefault="002F41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SCOTTON</w:t>
      </w:r>
      <w:r>
        <w:rPr>
          <w:rFonts w:ascii="Times New Roman" w:hAnsi="Times New Roman" w:cs="Times New Roman"/>
          <w:sz w:val="24"/>
          <w:szCs w:val="24"/>
        </w:rPr>
        <w:t xml:space="preserve">      (d.1471-9)</w:t>
      </w:r>
    </w:p>
    <w:p w14:paraId="182F4678" w14:textId="6999F7C7" w:rsidR="002F4143" w:rsidRDefault="002F41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Archdeaconry of Richmond.</w:t>
      </w:r>
    </w:p>
    <w:p w14:paraId="52C387F3" w14:textId="32435C61" w:rsidR="002F4143" w:rsidRDefault="002F41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3BCCAE" w14:textId="5A280813" w:rsidR="002F4143" w:rsidRDefault="002F41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CAAB13" w14:textId="0EF94B8C" w:rsidR="002F4143" w:rsidRDefault="002F41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Mar.1471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p.147)</w:t>
      </w:r>
    </w:p>
    <w:p w14:paraId="0CD3E339" w14:textId="75846131" w:rsidR="002F4143" w:rsidRDefault="002F41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Apr.1479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291984C" w14:textId="568C936B" w:rsidR="002F4143" w:rsidRDefault="002F41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005ACB" w14:textId="2AA7FF4E" w:rsidR="002F4143" w:rsidRDefault="002F41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FA19D9" w14:textId="06D3BB34" w:rsidR="002F4143" w:rsidRPr="002F4143" w:rsidRDefault="002F41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2022</w:t>
      </w:r>
    </w:p>
    <w:sectPr w:rsidR="002F4143" w:rsidRPr="002F41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106FA" w14:textId="77777777" w:rsidR="002F4143" w:rsidRDefault="002F4143" w:rsidP="009139A6">
      <w:r>
        <w:separator/>
      </w:r>
    </w:p>
  </w:endnote>
  <w:endnote w:type="continuationSeparator" w:id="0">
    <w:p w14:paraId="22EFC4AD" w14:textId="77777777" w:rsidR="002F4143" w:rsidRDefault="002F41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9F9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45F1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6A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50C1A" w14:textId="77777777" w:rsidR="002F4143" w:rsidRDefault="002F4143" w:rsidP="009139A6">
      <w:r>
        <w:separator/>
      </w:r>
    </w:p>
  </w:footnote>
  <w:footnote w:type="continuationSeparator" w:id="0">
    <w:p w14:paraId="6620EB6D" w14:textId="77777777" w:rsidR="002F4143" w:rsidRDefault="002F41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B4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C93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5B7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143"/>
    <w:rsid w:val="000666E0"/>
    <w:rsid w:val="002510B7"/>
    <w:rsid w:val="002F414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0E44F"/>
  <w15:chartTrackingRefBased/>
  <w15:docId w15:val="{47F702ED-D86F-43DF-B283-DA169952D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2022-03-11T10:05:00Z</dcterms:created>
  <dcterms:modified xsi:type="dcterms:W3CDTF">2022-03-11T10:09:00Z</dcterms:modified>
</cp:coreProperties>
</file>